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62570EA0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687AF7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687AF7">
                                              <w:rPr>
                                                <w:rStyle w:val="Style2"/>
                                              </w:rPr>
                                              <w:t>02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687AF7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62570EA0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687AF7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687AF7">
                                        <w:rPr>
                                          <w:rStyle w:val="Style2"/>
                                        </w:rPr>
                                        <w:t>02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687AF7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687AF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687AF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687AF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687AF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687AF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687AF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87AF7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16</cp:revision>
  <cp:lastPrinted>2011-03-04T19:05:00Z</cp:lastPrinted>
  <dcterms:created xsi:type="dcterms:W3CDTF">2014-01-02T13:42:00Z</dcterms:created>
  <dcterms:modified xsi:type="dcterms:W3CDTF">2022-01-31T17:25:00Z</dcterms:modified>
</cp:coreProperties>
</file>